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C1" w:rsidRPr="005719C5" w:rsidRDefault="00F718C1" w:rsidP="00F14E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5719C5">
        <w:rPr>
          <w:rFonts w:ascii="Arial" w:hAnsi="Arial" w:cs="Arial"/>
          <w:b/>
          <w:bCs/>
          <w:sz w:val="24"/>
          <w:szCs w:val="24"/>
        </w:rPr>
        <w:t>ANEXO - IV</w:t>
      </w:r>
    </w:p>
    <w:p w:rsidR="00F718C1" w:rsidRPr="005719C5" w:rsidRDefault="00F718C1" w:rsidP="003160C7">
      <w:pPr>
        <w:widowControl w:val="0"/>
        <w:tabs>
          <w:tab w:val="left" w:pos="3532"/>
        </w:tabs>
        <w:autoSpaceDE w:val="0"/>
        <w:autoSpaceDN w:val="0"/>
        <w:adjustRightInd w:val="0"/>
        <w:ind w:left="454"/>
        <w:rPr>
          <w:rFonts w:ascii="Arial" w:hAnsi="Arial" w:cs="Arial"/>
          <w:b/>
          <w:bCs/>
          <w:color w:val="000000"/>
          <w:w w:val="102"/>
          <w:sz w:val="24"/>
          <w:szCs w:val="24"/>
        </w:rPr>
      </w:pPr>
      <w:r w:rsidRPr="005719C5">
        <w:rPr>
          <w:rFonts w:ascii="Arial" w:hAnsi="Arial" w:cs="Arial"/>
          <w:b/>
          <w:bCs/>
          <w:color w:val="000000"/>
          <w:w w:val="106"/>
          <w:sz w:val="24"/>
          <w:szCs w:val="24"/>
        </w:rPr>
        <w:t xml:space="preserve">Receitas e transferências destinadas ao MDE - Manutenção e Desenvolvimento </w:t>
      </w:r>
      <w:r w:rsidRPr="005719C5">
        <w:rPr>
          <w:rFonts w:ascii="Arial" w:hAnsi="Arial" w:cs="Arial"/>
          <w:b/>
          <w:bCs/>
          <w:color w:val="000000"/>
          <w:w w:val="106"/>
          <w:sz w:val="24"/>
          <w:szCs w:val="24"/>
        </w:rPr>
        <w:br/>
      </w:r>
      <w:r>
        <w:rPr>
          <w:rFonts w:ascii="Arial" w:hAnsi="Arial" w:cs="Arial"/>
          <w:b/>
          <w:bCs/>
          <w:color w:val="000000"/>
          <w:w w:val="106"/>
          <w:sz w:val="24"/>
          <w:szCs w:val="24"/>
        </w:rPr>
        <w:t xml:space="preserve">                         </w:t>
      </w:r>
      <w:r w:rsidRPr="005719C5">
        <w:rPr>
          <w:rFonts w:ascii="Arial" w:hAnsi="Arial" w:cs="Arial"/>
          <w:b/>
          <w:bCs/>
          <w:color w:val="000000"/>
          <w:w w:val="102"/>
          <w:sz w:val="24"/>
          <w:szCs w:val="24"/>
        </w:rPr>
        <w:t>do Ensino - Municípios goianos - 2012 - 2013 (R$ )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w w:val="102"/>
          <w:sz w:val="24"/>
          <w:szCs w:val="24"/>
        </w:rPr>
        <w:sectPr w:rsidR="00F718C1" w:rsidRPr="005719C5" w:rsidSect="001C3682">
          <w:headerReference w:type="default" r:id="rId6"/>
          <w:pgSz w:w="11900" w:h="16820"/>
          <w:pgMar w:top="238" w:right="193" w:bottom="221" w:left="284" w:header="720" w:footer="720" w:gutter="0"/>
          <w:pgNumType w:start="132"/>
          <w:cols w:space="720"/>
          <w:noEndnote/>
        </w:sectPr>
      </w:pPr>
    </w:p>
    <w:p w:rsidR="00F718C1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w w:val="102"/>
          <w:sz w:val="24"/>
          <w:szCs w:val="24"/>
        </w:rPr>
      </w:pPr>
    </w:p>
    <w:tbl>
      <w:tblPr>
        <w:tblpPr w:leftFromText="141" w:rightFromText="141" w:vertAnchor="text" w:tblpX="88" w:tblpY="-345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02"/>
      </w:tblGrid>
      <w:tr w:rsidR="00F718C1">
        <w:trPr>
          <w:trHeight w:val="327"/>
        </w:trPr>
        <w:tc>
          <w:tcPr>
            <w:tcW w:w="10702" w:type="dxa"/>
            <w:tcBorders>
              <w:left w:val="nil"/>
              <w:right w:val="nil"/>
            </w:tcBorders>
          </w:tcPr>
          <w:p w:rsidR="00F718C1" w:rsidRDefault="00F718C1" w:rsidP="00F14E53">
            <w:pPr>
              <w:widowControl w:val="0"/>
              <w:tabs>
                <w:tab w:val="left" w:pos="5349"/>
                <w:tab w:val="left" w:pos="732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w w:val="107"/>
                <w:sz w:val="24"/>
                <w:szCs w:val="24"/>
              </w:rPr>
            </w:pPr>
            <w:r w:rsidRPr="005719C5">
              <w:rPr>
                <w:rFonts w:ascii="Arial" w:hAnsi="Arial" w:cs="Arial"/>
                <w:color w:val="000000"/>
                <w:w w:val="111"/>
                <w:sz w:val="24"/>
                <w:szCs w:val="24"/>
              </w:rPr>
              <w:t>Localidade</w:t>
            </w:r>
            <w:r>
              <w:rPr>
                <w:rFonts w:ascii="Arial" w:hAnsi="Arial" w:cs="Arial"/>
                <w:color w:val="000000"/>
                <w:w w:val="111"/>
                <w:sz w:val="24"/>
                <w:szCs w:val="24"/>
              </w:rPr>
              <w:t xml:space="preserve">                                                      </w:t>
            </w:r>
            <w:r w:rsidRPr="005719C5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2012</w:t>
            </w:r>
            <w:r w:rsidRPr="005719C5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ab/>
              <w:t>2013</w:t>
            </w:r>
            <w:r w:rsidRPr="005719C5">
              <w:rPr>
                <w:rFonts w:ascii="Arial" w:hAnsi="Arial" w:cs="Arial"/>
                <w:color w:val="000000"/>
                <w:w w:val="10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w w:val="107"/>
                <w:sz w:val="24"/>
                <w:szCs w:val="24"/>
              </w:rPr>
              <w:t xml:space="preserve">                </w:t>
            </w:r>
            <w:r w:rsidRPr="005719C5">
              <w:rPr>
                <w:rFonts w:ascii="Arial" w:hAnsi="Arial" w:cs="Arial"/>
                <w:color w:val="000000"/>
                <w:w w:val="107"/>
                <w:sz w:val="24"/>
                <w:szCs w:val="24"/>
              </w:rPr>
              <w:t>Crescimento</w:t>
            </w:r>
          </w:p>
          <w:p w:rsidR="00F718C1" w:rsidRDefault="00F718C1" w:rsidP="00F14E53">
            <w:pPr>
              <w:widowControl w:val="0"/>
              <w:tabs>
                <w:tab w:val="left" w:pos="5349"/>
                <w:tab w:val="left" w:pos="732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w w:val="102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w w:val="107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Pr="005719C5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12/13 (%)</w:t>
            </w:r>
          </w:p>
        </w:tc>
      </w:tr>
    </w:tbl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498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Abadia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2.557.164,88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2.861.323,19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11,89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498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Abadiânia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3.571.227,66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4.482.720,99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25,52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Acreúna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7.309.005,26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8.109.204,39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10,95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509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Adelândia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1.829.086,30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-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Água Fria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2.691.328,96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2.894.625,01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7,55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Água Limpa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2.002.815,11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2.257.329,33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12,71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4992"/>
          <w:tab w:val="left" w:pos="6967"/>
          <w:tab w:val="left" w:pos="8982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Águas Lindas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18.010.314,65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20.067.526,08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11,42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8996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Alexânia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8.610.578,43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8.443.714,58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FF0000"/>
          <w:spacing w:val="-1"/>
          <w:sz w:val="24"/>
          <w:szCs w:val="24"/>
        </w:rPr>
        <w:t>-1,94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8982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Aloândia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1.810.613,93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2.113.335,32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16,72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4992"/>
          <w:tab w:val="left" w:pos="6967"/>
          <w:tab w:val="left" w:pos="8982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Alto Horizonte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11.088.500,49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13.355.334,24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20,44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Alto Paraíso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2.303.286,81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2.622.261,98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13,85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Alvorada do Norte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2.147.485,34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2.443.996,14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13,81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Amaralina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2.003.876,52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2.294.031,54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14,48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Americano do Brasil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2.375.814,42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2.734.108,07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15,08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Amorinópolis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2.116.454,02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2.198.468,04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3,88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4936"/>
          <w:tab w:val="left" w:pos="6911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Anápolis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103.651.742,09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115.517.420,15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11,45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024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Anhanguera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1.737.191,39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1.781.249,30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2,54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024"/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Anicuns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5.936.164,11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6.378.635,24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7,45</w:t>
      </w:r>
    </w:p>
    <w:p w:rsidR="00F718C1" w:rsidRPr="005719C5" w:rsidRDefault="00F718C1" w:rsidP="00F14E53">
      <w:pPr>
        <w:widowControl w:val="0"/>
        <w:tabs>
          <w:tab w:val="left" w:pos="9639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4992"/>
          <w:tab w:val="left" w:pos="6967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Aparecida de Goiânia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70.006.851,83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82.333.049,77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17,61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Aparecida do Rio Doce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2.389.092,52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2.910.058,58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21,81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Aporé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4.363.668,86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4.480.002,46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2,67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Araçu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1.889.526,47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2.359.151,78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24,85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024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Aragarças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3.934.199,71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4.280.628,89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8,81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8982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Aragoiânia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2.223.588,80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2.482.470,78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  <w:t xml:space="preserve"> 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11,64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Araguapaz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2.371.201,82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2.954.969,11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24,62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Arenópolis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2.357.519,21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2.782.519,21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18,03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Aruanã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4.796.383,82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4.117.810,11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FF0000"/>
          <w:spacing w:val="-1"/>
          <w:sz w:val="24"/>
          <w:szCs w:val="24"/>
        </w:rPr>
        <w:t>-14,15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Aurilândia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1.974.228,03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2.350.281,16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19,05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Avelinópolis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1.947.878,69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2.230.521,18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14,51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Baliza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2.018.848,03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2.291.658,59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13,51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Barro Alto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5.410.227,12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4.834.711,29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FF0000"/>
          <w:spacing w:val="-1"/>
          <w:sz w:val="24"/>
          <w:szCs w:val="24"/>
        </w:rPr>
        <w:t>-10,64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Bela Vista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7.620.836,38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8.714.756,77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14,35</w:t>
      </w:r>
    </w:p>
    <w:p w:rsidR="00F718C1" w:rsidRPr="005719C5" w:rsidRDefault="00F718C1" w:rsidP="006D085A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Bom Jardim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2.498.060,10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3.032.741,11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21,40</w:t>
      </w: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Bom Jesus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7.059.729,76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7.084.300,09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0,35</w:t>
      </w:r>
    </w:p>
    <w:p w:rsidR="00F718C1" w:rsidRPr="005719C5" w:rsidRDefault="00F718C1" w:rsidP="00F14E5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Bonfinópolis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2.017.237,05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2.395.933,89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18,77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Bonópolis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1.966.659,00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2.447.241,44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24,44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Brazabrantes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2.100.105,93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2.396.793,82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14,13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Britânia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2.494.395,29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2.936.684,08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17,73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Buriti Alegre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3.426.733,99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3.742.374,38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9,21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Pr="005719C5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Buriti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1.824.017,26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2.120.223,39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16,24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Default="00F718C1" w:rsidP="00F14E53">
      <w:pPr>
        <w:widowControl w:val="0"/>
        <w:tabs>
          <w:tab w:val="left" w:pos="5034"/>
          <w:tab w:val="left" w:pos="7008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Buritinópolis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2.106.286,08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2.453.147,27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16,47</w:t>
      </w:r>
    </w:p>
    <w:p w:rsidR="00F718C1" w:rsidRDefault="00F718C1" w:rsidP="003160C7">
      <w:pPr>
        <w:widowControl w:val="0"/>
        <w:tabs>
          <w:tab w:val="left" w:pos="5034"/>
          <w:tab w:val="left" w:pos="7509"/>
          <w:tab w:val="left" w:pos="9781"/>
          <w:tab w:val="left" w:pos="1020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Cabeceiras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2.514.563,41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  <w:t>-</w:t>
      </w:r>
    </w:p>
    <w:p w:rsidR="00F718C1" w:rsidRDefault="00F718C1" w:rsidP="003160C7">
      <w:pPr>
        <w:widowControl w:val="0"/>
        <w:tabs>
          <w:tab w:val="left" w:pos="5034"/>
          <w:tab w:val="left" w:pos="7509"/>
          <w:tab w:val="left" w:pos="9781"/>
          <w:tab w:val="left" w:pos="1020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Cachoeira Alta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5.048.038,29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4.522.261,32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FF0000"/>
          <w:spacing w:val="-1"/>
          <w:sz w:val="24"/>
          <w:szCs w:val="24"/>
        </w:rPr>
        <w:t>-10,42</w:t>
      </w:r>
    </w:p>
    <w:p w:rsidR="00F718C1" w:rsidRDefault="00F718C1" w:rsidP="003160C7">
      <w:pPr>
        <w:widowControl w:val="0"/>
        <w:tabs>
          <w:tab w:val="left" w:pos="5034"/>
          <w:tab w:val="left" w:pos="7008"/>
          <w:tab w:val="left" w:pos="898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Cachoeira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1.835.879,39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2.117.377,95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15,33</w:t>
      </w:r>
    </w:p>
    <w:p w:rsidR="00F718C1" w:rsidRDefault="00F718C1" w:rsidP="003160C7">
      <w:pPr>
        <w:widowControl w:val="0"/>
        <w:tabs>
          <w:tab w:val="left" w:pos="5034"/>
          <w:tab w:val="left" w:pos="7008"/>
          <w:tab w:val="left" w:pos="898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Cachoeira Dourada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6.006.259,80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6.922.941,30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15,26</w:t>
      </w:r>
    </w:p>
    <w:p w:rsidR="00F718C1" w:rsidRPr="005719C5" w:rsidRDefault="00F718C1" w:rsidP="003160C7">
      <w:pPr>
        <w:widowControl w:val="0"/>
        <w:tabs>
          <w:tab w:val="left" w:pos="5034"/>
          <w:tab w:val="left" w:pos="7008"/>
          <w:tab w:val="left" w:pos="898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Caçu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4.915.917,15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7.055.658,25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43,53</w:t>
      </w:r>
    </w:p>
    <w:p w:rsidR="00F718C1" w:rsidRDefault="00F718C1" w:rsidP="003160C7">
      <w:pPr>
        <w:widowControl w:val="0"/>
        <w:tabs>
          <w:tab w:val="left" w:pos="5034"/>
          <w:tab w:val="left" w:pos="7008"/>
          <w:tab w:val="left" w:pos="898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Caiapônia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6.848.887,84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7.998.832,25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>
        <w:rPr>
          <w:rFonts w:ascii="Arial" w:hAnsi="Arial" w:cs="Arial"/>
          <w:color w:val="000000"/>
          <w:spacing w:val="-1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>16,79</w:t>
      </w:r>
    </w:p>
    <w:p w:rsidR="00F718C1" w:rsidRDefault="00F718C1" w:rsidP="003160C7">
      <w:pPr>
        <w:widowControl w:val="0"/>
        <w:tabs>
          <w:tab w:val="left" w:pos="4992"/>
          <w:tab w:val="left" w:pos="6967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Caldas Novas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17.237.329,16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18.483.717,11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7,23</w:t>
      </w:r>
    </w:p>
    <w:p w:rsidR="00F718C1" w:rsidRDefault="00F718C1" w:rsidP="003160C7">
      <w:pPr>
        <w:widowControl w:val="0"/>
        <w:tabs>
          <w:tab w:val="left" w:pos="5034"/>
          <w:tab w:val="left" w:pos="7008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Caldazinha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1.827.730,84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2.116.561,57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15,80</w:t>
      </w:r>
    </w:p>
    <w:p w:rsidR="00F718C1" w:rsidRPr="005719C5" w:rsidRDefault="00F718C1" w:rsidP="003160C7">
      <w:pPr>
        <w:widowControl w:val="0"/>
        <w:tabs>
          <w:tab w:val="left" w:pos="5034"/>
          <w:tab w:val="left" w:pos="7008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Campestre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1.871.837,56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2.173.543,30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16,12</w:t>
      </w:r>
    </w:p>
    <w:p w:rsidR="00F718C1" w:rsidRDefault="00F718C1" w:rsidP="003160C7">
      <w:pPr>
        <w:widowControl w:val="0"/>
        <w:tabs>
          <w:tab w:val="left" w:pos="5034"/>
          <w:tab w:val="left" w:pos="7008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Campinaçu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1.950.932,81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2.142.939,82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9,84</w:t>
      </w:r>
    </w:p>
    <w:p w:rsidR="00F718C1" w:rsidRPr="005719C5" w:rsidRDefault="00F718C1" w:rsidP="003160C7">
      <w:pPr>
        <w:widowControl w:val="0"/>
        <w:tabs>
          <w:tab w:val="left" w:pos="5034"/>
          <w:tab w:val="left" w:pos="7008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Campinorte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3.071.852,60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3.308.095,35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7,69</w:t>
      </w:r>
    </w:p>
    <w:p w:rsidR="00F718C1" w:rsidRPr="005719C5" w:rsidRDefault="00F718C1" w:rsidP="003160C7">
      <w:pPr>
        <w:widowControl w:val="0"/>
        <w:tabs>
          <w:tab w:val="left" w:pos="5034"/>
          <w:tab w:val="left" w:pos="7008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Campo Alegre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3.982.373,79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4.240.803,17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6,49</w:t>
      </w:r>
    </w:p>
    <w:p w:rsidR="00F718C1" w:rsidRDefault="00F718C1" w:rsidP="003160C7">
      <w:pPr>
        <w:widowControl w:val="0"/>
        <w:tabs>
          <w:tab w:val="left" w:pos="5034"/>
          <w:tab w:val="left" w:pos="7008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>Campo Limpo de Goiás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2.018.571,83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2.449.535,88</w:t>
      </w:r>
      <w:r w:rsidRPr="005719C5">
        <w:rPr>
          <w:rFonts w:ascii="Arial" w:hAnsi="Arial" w:cs="Arial"/>
          <w:color w:val="000000"/>
          <w:spacing w:val="-1"/>
          <w:sz w:val="24"/>
          <w:szCs w:val="24"/>
        </w:rPr>
        <w:tab/>
        <w:t>21,35</w:t>
      </w:r>
    </w:p>
    <w:p w:rsidR="00F718C1" w:rsidRPr="005719C5" w:rsidRDefault="00F718C1" w:rsidP="003160C7">
      <w:pPr>
        <w:widowControl w:val="0"/>
        <w:tabs>
          <w:tab w:val="left" w:pos="5034"/>
          <w:tab w:val="left" w:pos="7008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Campos Belos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3.927.181,16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4.409.283,68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12,28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Campos Verdes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1.870.606,91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2.073.854,53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10,87</w:t>
      </w:r>
    </w:p>
    <w:p w:rsidR="00F718C1" w:rsidRPr="005719C5" w:rsidRDefault="00F718C1" w:rsidP="003160C7">
      <w:pPr>
        <w:widowControl w:val="0"/>
        <w:tabs>
          <w:tab w:val="left" w:pos="5366"/>
          <w:tab w:val="left" w:pos="6842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Carmo do Rio Verde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3.309.961,59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Castelândia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2.277.491,92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2.331.833,51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2,39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Catalão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44.618.693,05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53.065.128,01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18,93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Caturaí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1.975.192,65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2.284.928,37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15,68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Cavalcante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3.972.314,10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5.182.346,77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30,46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Ceres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5.208.907,47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5.264.738,35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1,07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Cezarina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5.187.408,54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5.701.114,06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9,90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1020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Chapadão do Céu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8.610.403,75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9.074.364,58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5,39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Córrego do Ouro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2.015.466,25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2.291.676,38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13,70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ind w:hanging="284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Corumbá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2.857.313,16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3.119.411,45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9,17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Corumbaíba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4.052.084,15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4.343.820,60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7,20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Cristalina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16.158.557,99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17.010.756,78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5,27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Cristianópolis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1.994.147,75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2.261.397,55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13,40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Crixás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6.181.966,02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7.281.305,03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17,78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Cromínia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1.929.216,94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2.176.051,43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12,79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Cumari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2.149.832,42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2.303.759,68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7,16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Damianópolis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1.747.717,54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2.030.944,07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16,21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Damolândia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2.221.429,28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2.327.615,98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4,78</w:t>
      </w:r>
    </w:p>
    <w:p w:rsidR="00F718C1" w:rsidRPr="005719C5" w:rsidRDefault="00F718C1" w:rsidP="003160C7">
      <w:pPr>
        <w:widowControl w:val="0"/>
        <w:tabs>
          <w:tab w:val="left" w:pos="5366"/>
          <w:tab w:val="left" w:pos="6842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Davinópolis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2.924.068,25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Diorama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1.964.193,15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2.223.009,09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13,18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Divinópolis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1.981.250,16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2.122.165,44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7,11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Doverlândia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3.012.903,41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3.496.677,32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16,06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Edealina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2.460.293,03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2.925.900,95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18,92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Edéia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5.934.339,69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6.669.861,96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12,39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Estrela do Norte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1.870.823,72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2.212.551,76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18,27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793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Faina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2.760.058,82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2.482.302,17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FF0000"/>
          <w:spacing w:val="-3"/>
          <w:sz w:val="24"/>
          <w:szCs w:val="24"/>
        </w:rPr>
        <w:t>-10,06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Fazenda Nova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2.280.674,85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2.543.037,65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11,50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Firminópolis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2.924.913,64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3.436.364,29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17,49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Flores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2.640.461,26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3.223.543,74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22,08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Formosa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17.766.642,10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19.395.587,86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9,17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Formoso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1.994.270,44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2.229.890,22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11,81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Gameleira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2.357.519,21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2.597.468,14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10,18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Goianápolis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3.007.645,29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3.410.784,07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13,40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Goiandira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2.202.296,02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2.367.083,71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7,48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Goianésia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14.194.228,14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15.713.277,22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10,70</w:t>
      </w:r>
    </w:p>
    <w:p w:rsidR="00F718C1" w:rsidRPr="005719C5" w:rsidRDefault="00F718C1" w:rsidP="003160C7">
      <w:pPr>
        <w:widowControl w:val="0"/>
        <w:tabs>
          <w:tab w:val="left" w:pos="4766"/>
          <w:tab w:val="left" w:pos="6745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Goiânia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432.357.387,34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462.707.198,01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7,02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Goianira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7.027.011,43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8.506.428,81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21,05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5.531.480,92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6.241.111,90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12,83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Goiatuba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13.899.184,91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14.273.085,92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2,69</w:t>
      </w:r>
    </w:p>
    <w:p w:rsidR="00F718C1" w:rsidRPr="005719C5" w:rsidRDefault="00F718C1" w:rsidP="003160C7">
      <w:pPr>
        <w:widowControl w:val="0"/>
        <w:tabs>
          <w:tab w:val="left" w:pos="4864"/>
          <w:tab w:val="left" w:pos="7344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Gouvelândia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2.512.528,73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Guapó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3.988.505,65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4.496.535,87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12,74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Guaraíta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1.744.057,89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1.999.030,24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14,62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Guarani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1.885.092,44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2.164.835,56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14,84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Guarinos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1.842.476,23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2.046.839,65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11,09</w:t>
      </w:r>
    </w:p>
    <w:p w:rsidR="00F718C1" w:rsidRPr="005719C5" w:rsidRDefault="00F718C1" w:rsidP="003160C7">
      <w:pPr>
        <w:widowControl w:val="0"/>
        <w:tabs>
          <w:tab w:val="left" w:pos="4864"/>
          <w:tab w:val="left" w:pos="7344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Heitoraí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1.986.384,46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Hidrolândia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4.722.056,26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6.826.163,64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44,56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Hidrolina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1.890.034,10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2.133.027,55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12,86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Iaciara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2.900.141,88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3.221.170,68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11,07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Inaciolândia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2.898.570,83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3.151.034,95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8,71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Indiara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5.054.419,54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6.076.634,86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20,22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Inhumas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10.431.827,30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11.702.788,06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12,18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Ipameri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8.639.664,17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9.401.096,38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8,81</w:t>
      </w:r>
    </w:p>
    <w:p w:rsidR="00F718C1" w:rsidRPr="005719C5" w:rsidRDefault="00F718C1" w:rsidP="003160C7">
      <w:pPr>
        <w:widowControl w:val="0"/>
        <w:tabs>
          <w:tab w:val="left" w:pos="4864"/>
          <w:tab w:val="left" w:pos="7344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Ipiranga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1.793.692,10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Default="00F718C1" w:rsidP="003160C7">
      <w:pPr>
        <w:widowControl w:val="0"/>
        <w:tabs>
          <w:tab w:val="left" w:pos="4864"/>
          <w:tab w:val="left" w:pos="6842"/>
          <w:tab w:val="left" w:pos="8820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Iporá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6.655.606,15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7.469.982,37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12,24</w:t>
      </w:r>
    </w:p>
    <w:p w:rsidR="00F718C1" w:rsidRDefault="00F718C1" w:rsidP="003160C7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26.5pt;margin-top:2.4pt;width:32.25pt;height:22.5pt;z-index:251658240" strokecolor="white">
            <v:textbox style="mso-next-textbox:#_x0000_s1026">
              <w:txbxContent>
                <w:p w:rsidR="00F718C1" w:rsidRPr="00CA0F2C" w:rsidRDefault="00F718C1" w:rsidP="003160C7"/>
              </w:txbxContent>
            </v:textbox>
          </v:shape>
        </w:pic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Israelândia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1.945.117,22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2.249.225,47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15,63</w:t>
      </w:r>
    </w:p>
    <w:p w:rsidR="00F718C1" w:rsidRPr="005719C5" w:rsidRDefault="00F718C1" w:rsidP="003160C7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Itaberaí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9.737.721,16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11.053.273,34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13,51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Itaguari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2.043.610,82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2.222.258,70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8,74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Itaguaru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2.064.533,42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2.269.548,09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9,93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Itajá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2.679.459,04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3.065.643,58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14,41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Itapaci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4.522.639,19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5.354.226,99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18,39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Itapirapuã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2.550.051,78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3.106.031,07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21,80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Itapuranga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5.974.219,94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6.295.978,50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5,39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Itarumã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4.089.442,11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4.367.107,77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6,79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Itauçu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2.321.176,57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2.740.173,87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18,05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Itumbiara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31.014.300,03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32.366.624,96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4,36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Ivolândia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2.058.862,89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2.420.256,04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17,55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Jandaia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4.020.655,12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4.192.312,67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4,27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Jaraguá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7.985.210,26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8.659.273,58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8,44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79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Jataí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42.858.297,83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38.506.051,15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FF0000"/>
          <w:spacing w:val="-3"/>
          <w:sz w:val="24"/>
          <w:szCs w:val="24"/>
        </w:rPr>
        <w:t>-10,15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Jaupaci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1.926.678,96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2.109.072,61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9,47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Jesúpolis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1.826.665,64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2.076.129,31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13,66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Joviânia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3.095.909,88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3.147.303,87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1,66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Jussara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6.405.356,71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7.612.251,80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18,84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Lagoa Santa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1.942.814,33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2.209.937,24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13,75</w:t>
      </w:r>
    </w:p>
    <w:p w:rsidR="00F718C1" w:rsidRPr="005719C5" w:rsidRDefault="00F718C1" w:rsidP="003160C7">
      <w:pPr>
        <w:widowControl w:val="0"/>
        <w:tabs>
          <w:tab w:val="left" w:pos="5366"/>
          <w:tab w:val="left" w:pos="6842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Leopoldo de Bulhões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2.952.619,76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Luziânia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35.719.505,34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36.934.828,63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3,40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Mairipotaba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1.924.241,47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2.306.668,90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19,87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Mambaí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1.825.034,81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2.090.417,03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14,54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Mara Rosa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3.059.462,19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3.911.877,86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27,86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Marzagão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1.877.131,17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2.131.857,24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13,57</w:t>
      </w:r>
    </w:p>
    <w:p w:rsidR="00F718C1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Matrinchã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2.288.803,07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2.516.519,70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9,95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34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Maurilândia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3.396.422,94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3.394.315,13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</w:t>
      </w:r>
      <w:r w:rsidRPr="005719C5">
        <w:rPr>
          <w:rFonts w:ascii="Arial" w:hAnsi="Arial" w:cs="Arial"/>
          <w:color w:val="FF0000"/>
          <w:spacing w:val="-3"/>
          <w:sz w:val="24"/>
          <w:szCs w:val="24"/>
        </w:rPr>
        <w:t>-0,06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Mimoso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1.994.280,52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2.316.220,12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16,14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Minaçu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14.434.776,60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15.154.151,98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4,98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Mineiros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19.345.283,00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20.603.060,97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6,50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Moiporá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1.881.179,03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2.196.811,92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16,78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Monte Alegre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2.021.319,19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2.447.631,69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21,09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Montes Claros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3.723.415,10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4.572.220,61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22,80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Montividiu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8.462.426,57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9.215.989,67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8,90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Montividiu do Norte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1.920.257,58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2.140.877,60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11,49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Morrinhos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11.758.054,23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12.899.152,95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9,70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Morro Agudo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1.766.652,64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2.074.274,05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17,41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Mossâmedes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2.233.289,29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2.522.575,45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12,95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Mozarlândia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3.812.574,99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5.028.876,63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31,90</w:t>
      </w:r>
    </w:p>
    <w:p w:rsidR="00F718C1" w:rsidRPr="005719C5" w:rsidRDefault="00F718C1" w:rsidP="003160C7">
      <w:pPr>
        <w:widowControl w:val="0"/>
        <w:tabs>
          <w:tab w:val="left" w:pos="5366"/>
          <w:tab w:val="left" w:pos="6842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Mundo Novo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3.320.202,24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Mutunópolis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2.028.659,17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2.457.470,16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21,14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Nazário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2.521.450,31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2.805.908,05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11,28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Nerópolis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8.743.259,38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9.953.669,17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13,84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Niquelândia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14.697.937,42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18.546.636,05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26,19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Nova América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1.775.408,06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2.173.195,55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22,41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Nova Aurora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1.853.283,38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2.130.586,98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14,96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Nova Crixás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5.777.802,50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6.240.066,73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8,00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Nova Glória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2.254.402,13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2.413.303,56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7,05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Nova Iguaçu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1.804.245,99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2.064.529,81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14,43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Nova Roma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1.812.852,07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2.085.617,13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15,05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Nova Veneza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2.561.031,54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2.935.330,63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14,62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Novo Brasil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2.104.504,27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2.409.812,87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14,51</w:t>
      </w:r>
    </w:p>
    <w:p w:rsidR="00F718C1" w:rsidRPr="005719C5" w:rsidRDefault="00F718C1" w:rsidP="003160C7">
      <w:pPr>
        <w:widowControl w:val="0"/>
        <w:tabs>
          <w:tab w:val="left" w:pos="4822"/>
          <w:tab w:val="left" w:pos="7344"/>
          <w:tab w:val="left" w:pos="1020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Novo Gama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10.296.371,77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Novo Planalto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2.152.037,56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2.529.512,97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17,54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Orizona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5.206.414,56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5.264.900,36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1,12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Ouro Verde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2.179.568,52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2.358.365,39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8,20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Ouvidor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4.949.379,45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5.542.738,96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11,99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Padre Bernardo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5.214.322,47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5.739.380,45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10,07</w:t>
      </w:r>
    </w:p>
    <w:p w:rsidR="00F718C1" w:rsidRPr="005719C5" w:rsidRDefault="00F718C1" w:rsidP="003160C7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noProof/>
        </w:rPr>
        <w:pict>
          <v:shape id="_x0000_s1027" type="#_x0000_t202" style="position:absolute;margin-left:527.25pt;margin-top:6.15pt;width:32.25pt;height:22.5pt;z-index:251659264" strokecolor="white">
            <v:textbox style="mso-next-textbox:#_x0000_s1027">
              <w:txbxContent>
                <w:p w:rsidR="00F718C1" w:rsidRPr="00CA0F2C" w:rsidRDefault="00F718C1" w:rsidP="003160C7"/>
              </w:txbxContent>
            </v:textbox>
          </v:shape>
        </w:pic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Palestina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2.177.802,73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2.633.872,68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20,94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Palmeiras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8.136.549,42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9.633.839,55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18,40</w:t>
      </w:r>
    </w:p>
    <w:p w:rsidR="00F718C1" w:rsidRDefault="00F718C1" w:rsidP="003160C7">
      <w:pPr>
        <w:widowControl w:val="0"/>
        <w:tabs>
          <w:tab w:val="left" w:pos="4864"/>
          <w:tab w:val="left" w:pos="6842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Palmelo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1.872.675,52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2.022.923,90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8,02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Palminópolis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2.074.298,00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2.352.055,08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13,39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Panamá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2.082.486,39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2.361.408,03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13,39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Paranaiguara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2.818.049,39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3.273.698,04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16,17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Paraúna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6.558.683,02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8.059.602,26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22,88</w:t>
      </w:r>
    </w:p>
    <w:p w:rsidR="00F718C1" w:rsidRPr="005719C5" w:rsidRDefault="00F718C1" w:rsidP="003160C7">
      <w:pPr>
        <w:widowControl w:val="0"/>
        <w:tabs>
          <w:tab w:val="left" w:pos="5212"/>
          <w:tab w:val="left" w:pos="6842"/>
          <w:tab w:val="left" w:pos="10206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Perolândia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0,00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3.799.958,52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Petrolina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2.963.243,81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3.364.519,61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13,54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Pilar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2.388.899,86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2.688.518,81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12,54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Piracanjuba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7.650.456,97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8.456.254,79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10,53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Piranhas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3.521.511,88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4.032.726,14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14,52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Pirenópolis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4.841.715,46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5.209.259,26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7,59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  <w:tab w:val="left" w:pos="907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Pires do Rio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7.393.520,33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8.305.158,36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12,33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907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Planaltina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10.606.410,39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11.798.677,78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11,24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07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Pontalina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5.595.682,21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6.163.925,41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10,16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07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Porangatu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7.381.914,37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9.504.582,95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28,75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07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Porteirão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2.938.718,61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3.917.409,71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33,30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34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Portelândia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2.999.773,03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2.957.561,54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FF0000"/>
          <w:spacing w:val="-3"/>
          <w:sz w:val="24"/>
          <w:szCs w:val="24"/>
        </w:rPr>
        <w:t>-1,41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Posse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5.895.632,35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6.901.115,85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17,05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Professor Jamil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2.005.538,04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2.214.904,19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10,44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9781"/>
          <w:tab w:val="left" w:pos="9923"/>
          <w:tab w:val="left" w:pos="1006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Quirinópolis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18.035.306,91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19.398.452,68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7,56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Rialma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3.295.697,28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3.695.800,80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12,14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Rianápolis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2.308.239,88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2.557.963,78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10,82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Rio Quente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3.920.150,63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4.094.248,34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4,44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Rio Verde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75.766.637,54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83.847.382,00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10,67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Rubiataba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5.112.799,16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5.752.303,60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12,51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Sanclerlândia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2.662.567,99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2.894.934,41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8,73</w:t>
      </w:r>
    </w:p>
    <w:p w:rsidR="00F718C1" w:rsidRPr="005719C5" w:rsidRDefault="00F718C1" w:rsidP="003160C7">
      <w:pPr>
        <w:widowControl w:val="0"/>
        <w:tabs>
          <w:tab w:val="left" w:pos="4864"/>
          <w:tab w:val="left" w:pos="7344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Bárbara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2.372.883,44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Cruz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2.425.581,21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2.628.960,75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8,38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Fé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2.981.016,59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3.263.125,29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9,46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Helena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11.192.778,44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13.052.868,09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16,62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Isabel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2.188.114,35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2.578.892,53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17,86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Rita do Araguaia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2.493.829,49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2.545.340,38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2,07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Rita do Novo Destino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1.904.594,69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2.213.273,92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16,21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Rosa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1.913.638,02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1.913.638,02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0,00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Tereza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1.920.847,68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2.209.041,92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15,00</w:t>
      </w:r>
    </w:p>
    <w:p w:rsidR="00F718C1" w:rsidRDefault="00F718C1" w:rsidP="003160C7">
      <w:pPr>
        <w:widowControl w:val="0"/>
        <w:tabs>
          <w:tab w:val="left" w:pos="4864"/>
          <w:tab w:val="left" w:pos="6842"/>
          <w:tab w:val="left" w:pos="879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Terezinha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2.707.010,93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2.430.166,70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FF0000"/>
          <w:spacing w:val="-3"/>
          <w:sz w:val="24"/>
          <w:szCs w:val="24"/>
        </w:rPr>
        <w:t>-10,23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34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Santo Antônio da Barra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3.673.099,22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3.573.685,99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FF0000"/>
          <w:spacing w:val="-3"/>
          <w:sz w:val="24"/>
          <w:szCs w:val="24"/>
        </w:rPr>
        <w:t>-2,71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  <w:tab w:val="left" w:pos="9498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Santo Antônio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2.019.227,12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2.574.748,32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27,51</w:t>
      </w:r>
    </w:p>
    <w:p w:rsidR="00F718C1" w:rsidRPr="005719C5" w:rsidRDefault="00F718C1" w:rsidP="003160C7">
      <w:pPr>
        <w:widowControl w:val="0"/>
        <w:tabs>
          <w:tab w:val="left" w:pos="4864"/>
          <w:tab w:val="left" w:pos="7344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Santo Antônio do Descoberto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7.442.106,07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Pr="005719C5" w:rsidRDefault="00F718C1" w:rsidP="003160C7">
      <w:pPr>
        <w:widowControl w:val="0"/>
        <w:tabs>
          <w:tab w:val="left" w:pos="4864"/>
          <w:tab w:val="left" w:pos="7344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Domingos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3.022.502,90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Francisco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2.248.015,09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2.395.114,59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6,54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João da Paraúna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1.923.162,92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2.757.366,69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43,38</w:t>
      </w:r>
    </w:p>
    <w:p w:rsidR="00F718C1" w:rsidRPr="005719C5" w:rsidRDefault="00F718C1" w:rsidP="003160C7">
      <w:pPr>
        <w:widowControl w:val="0"/>
        <w:tabs>
          <w:tab w:val="left" w:pos="4864"/>
          <w:tab w:val="left" w:pos="7344"/>
          <w:tab w:val="left" w:pos="901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João D'Aliança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3.062.046,24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-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-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Luis de Montes Belos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7.365.824,44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8.462.419,56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14,89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Luiz do Norte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2.019.612,88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2.265.952,00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12,20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Miguel do Araguaia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6.384.972,06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7.372.067,95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15,46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Miguel do Passa Quatro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2.226.265,20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2.477.800,92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11,30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Patrício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2.285.836,87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2.609.940,25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14,18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Simão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15.357.139,57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16.346.321,57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6,44</w:t>
      </w:r>
    </w:p>
    <w:p w:rsidR="00F718C1" w:rsidRPr="005719C5" w:rsidRDefault="00F718C1" w:rsidP="003160C7">
      <w:pPr>
        <w:widowControl w:val="0"/>
        <w:tabs>
          <w:tab w:val="left" w:pos="4822"/>
          <w:tab w:val="left" w:pos="6801"/>
          <w:tab w:val="left" w:pos="88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Senador Canedo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45.466.391,60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49.029.815,91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7,84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Serranópolis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4.153.389,93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4.716.467,63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13,56</w:t>
      </w:r>
    </w:p>
    <w:p w:rsidR="00F718C1" w:rsidRPr="005719C5" w:rsidRDefault="00F718C1" w:rsidP="003160C7">
      <w:pPr>
        <w:widowControl w:val="0"/>
        <w:tabs>
          <w:tab w:val="left" w:pos="4864"/>
          <w:tab w:val="left" w:pos="6842"/>
          <w:tab w:val="left" w:pos="88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Silvânia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6.316.797,49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7.144.736,03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13,11</w:t>
      </w:r>
    </w:p>
    <w:p w:rsidR="00F718C1" w:rsidRPr="005719C5" w:rsidRDefault="00F718C1" w:rsidP="003160C7">
      <w:pPr>
        <w:widowControl w:val="0"/>
        <w:tabs>
          <w:tab w:val="left" w:pos="4820"/>
          <w:tab w:val="left" w:pos="680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>Simolândia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1.974.010,24 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>2.227.934,99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12,86</w:t>
      </w:r>
    </w:p>
    <w:p w:rsidR="00F718C1" w:rsidRPr="005719C5" w:rsidRDefault="00F718C1" w:rsidP="003160C7">
      <w:pPr>
        <w:widowControl w:val="0"/>
        <w:tabs>
          <w:tab w:val="left" w:pos="4820"/>
          <w:tab w:val="left" w:pos="680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Sítio D'Abadia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1.949.085,752.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211.084,61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13,44</w:t>
      </w:r>
    </w:p>
    <w:p w:rsidR="00F718C1" w:rsidRPr="005719C5" w:rsidRDefault="00F718C1" w:rsidP="003160C7">
      <w:pPr>
        <w:widowControl w:val="0"/>
        <w:tabs>
          <w:tab w:val="left" w:pos="4820"/>
          <w:tab w:val="left" w:pos="680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Taquaral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2.001.276,43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2.279.547,36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13,90</w:t>
      </w:r>
    </w:p>
    <w:p w:rsidR="00F718C1" w:rsidRPr="005719C5" w:rsidRDefault="00F718C1" w:rsidP="003160C7">
      <w:pPr>
        <w:widowControl w:val="0"/>
        <w:tabs>
          <w:tab w:val="left" w:pos="4820"/>
          <w:tab w:val="left" w:pos="680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>Teresina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1.643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.079,64 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 xml:space="preserve">2.155.439,50 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31,18</w:t>
      </w:r>
    </w:p>
    <w:p w:rsidR="00F718C1" w:rsidRDefault="00F718C1" w:rsidP="003160C7">
      <w:pPr>
        <w:widowControl w:val="0"/>
        <w:tabs>
          <w:tab w:val="left" w:pos="4820"/>
          <w:tab w:val="left" w:pos="680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>Terezópolis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>2.333.413,89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  <w:t>2.536.012,79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8,68</w:t>
      </w:r>
    </w:p>
    <w:p w:rsidR="00F718C1" w:rsidRPr="005719C5" w:rsidRDefault="00F718C1" w:rsidP="003160C7">
      <w:pPr>
        <w:widowControl w:val="0"/>
        <w:tabs>
          <w:tab w:val="left" w:pos="4820"/>
          <w:tab w:val="left" w:pos="680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Três Ranchos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>1.880.221,03</w:t>
      </w:r>
      <w:r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2.170.806,00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15,45</w:t>
      </w:r>
    </w:p>
    <w:p w:rsidR="00F718C1" w:rsidRPr="005719C5" w:rsidRDefault="00F718C1" w:rsidP="003160C7">
      <w:pPr>
        <w:widowControl w:val="0"/>
        <w:tabs>
          <w:tab w:val="left" w:pos="4820"/>
          <w:tab w:val="left" w:pos="680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Trindade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15.846.976,07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19.623.842,09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23,83</w:t>
      </w:r>
    </w:p>
    <w:p w:rsidR="00F718C1" w:rsidRPr="005719C5" w:rsidRDefault="00F718C1" w:rsidP="003160C7">
      <w:pPr>
        <w:widowControl w:val="0"/>
        <w:tabs>
          <w:tab w:val="left" w:pos="4820"/>
          <w:tab w:val="left" w:pos="680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Trombas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1.895.049,50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2.166.060,65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14,30</w:t>
      </w:r>
    </w:p>
    <w:p w:rsidR="00F718C1" w:rsidRPr="005719C5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Turvânia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2.149.469,65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2.508.723,20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16,71</w:t>
      </w:r>
    </w:p>
    <w:p w:rsidR="00F718C1" w:rsidRPr="005719C5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Turvelândia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5.020.459,26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5.417.461,56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7,91</w:t>
      </w:r>
    </w:p>
    <w:p w:rsidR="00F718C1" w:rsidRPr="005719C5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Uirapuru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1.899.824,89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2.235.279,74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17,66</w:t>
      </w:r>
    </w:p>
    <w:p w:rsidR="00F718C1" w:rsidRPr="005719C5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Uruaçu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7.767.235,25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8.711.976,26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12,16</w:t>
      </w:r>
    </w:p>
    <w:p w:rsidR="00F718C1" w:rsidRPr="005719C5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Uruana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3.462.593,65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3.957.069,60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14,28</w:t>
      </w:r>
    </w:p>
    <w:p w:rsidR="00F718C1" w:rsidRPr="005719C5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Urutaí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2.582.071,26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2.924.690,66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13,27</w:t>
      </w:r>
    </w:p>
    <w:p w:rsidR="00F718C1" w:rsidRPr="005719C5" w:rsidRDefault="00F718C1" w:rsidP="003160C7">
      <w:pPr>
        <w:widowControl w:val="0"/>
        <w:tabs>
          <w:tab w:val="left" w:pos="4820"/>
          <w:tab w:val="left" w:pos="680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Valparaíso de Goiás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21.368.587,54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21.522.606,83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0,72</w:t>
      </w:r>
    </w:p>
    <w:p w:rsidR="00F718C1" w:rsidRPr="005719C5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Varjão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1.951.126,41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2.371.065,03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21,52</w:t>
      </w:r>
    </w:p>
    <w:p w:rsidR="00F718C1" w:rsidRPr="005719C5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Vianópolis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3.822.799,29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4.608.482,36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20,55</w:t>
      </w:r>
    </w:p>
    <w:p w:rsidR="00F718C1" w:rsidRPr="005719C5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Vicentinópolis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4.191.733,58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3.919.881,52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Pr="005719C5">
        <w:rPr>
          <w:rFonts w:ascii="Arial" w:hAnsi="Arial" w:cs="Arial"/>
          <w:color w:val="FF0000"/>
          <w:spacing w:val="-3"/>
          <w:sz w:val="24"/>
          <w:szCs w:val="24"/>
        </w:rPr>
        <w:t>-6,49</w:t>
      </w:r>
    </w:p>
    <w:p w:rsidR="00F718C1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left" w:pos="9923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Vila Boa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2.033.375,44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2.337.647,65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14,96</w:t>
      </w:r>
    </w:p>
    <w:p w:rsidR="00F718C1" w:rsidRPr="005719C5" w:rsidRDefault="00F718C1" w:rsidP="003160C7">
      <w:pPr>
        <w:widowControl w:val="0"/>
        <w:tabs>
          <w:tab w:val="left" w:pos="4820"/>
          <w:tab w:val="left" w:pos="4994"/>
          <w:tab w:val="left" w:pos="6804"/>
          <w:tab w:val="left" w:pos="7054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Vila Propício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2.786.073,47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3.079.656,12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10,54</w:t>
      </w:r>
    </w:p>
    <w:p w:rsidR="00F718C1" w:rsidRPr="005719C5" w:rsidRDefault="00F718C1" w:rsidP="003160C7">
      <w:pPr>
        <w:widowControl w:val="0"/>
        <w:tabs>
          <w:tab w:val="left" w:pos="4820"/>
          <w:tab w:val="left" w:pos="6804"/>
          <w:tab w:val="left" w:pos="6880"/>
          <w:tab w:val="right" w:pos="104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Total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1.881.516.206,74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2.048.259.964,30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  <w:t>8,86</w:t>
      </w:r>
    </w:p>
    <w:p w:rsidR="00F718C1" w:rsidRDefault="00F718C1" w:rsidP="003160C7">
      <w:pPr>
        <w:rPr>
          <w:rFonts w:ascii="Arial" w:hAnsi="Arial" w:cs="Arial"/>
          <w:sz w:val="24"/>
          <w:szCs w:val="24"/>
        </w:rPr>
      </w:pPr>
    </w:p>
    <w:p w:rsidR="00F718C1" w:rsidRDefault="00F718C1" w:rsidP="003160C7">
      <w:pPr>
        <w:rPr>
          <w:rFonts w:ascii="Arial" w:hAnsi="Arial" w:cs="Arial"/>
          <w:sz w:val="24"/>
          <w:szCs w:val="24"/>
        </w:rPr>
      </w:pPr>
    </w:p>
    <w:p w:rsidR="00F718C1" w:rsidRPr="005719C5" w:rsidRDefault="00F718C1" w:rsidP="003160C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1"/>
          <w:sz w:val="24"/>
          <w:szCs w:val="24"/>
        </w:rPr>
        <w:t xml:space="preserve">Nota: A ausência de dados de alguns municípios deve-se a não disponibilização dos mesmos no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 xml:space="preserve">endereço eletrônico da Secretaria do Tesouro Nacional. </w:t>
      </w:r>
    </w:p>
    <w:p w:rsidR="00F718C1" w:rsidRPr="00D03584" w:rsidRDefault="00F718C1" w:rsidP="003160C7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 xml:space="preserve">Fonte: STN - Secretaria do Tesouro Nacional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br/>
        <w:t xml:space="preserve">Elaboração: DIEESE - GO </w:t>
      </w:r>
    </w:p>
    <w:p w:rsidR="00F718C1" w:rsidRPr="005719C5" w:rsidRDefault="00F718C1" w:rsidP="00F14E53">
      <w:pPr>
        <w:widowControl w:val="0"/>
        <w:tabs>
          <w:tab w:val="left" w:pos="9781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1"/>
          <w:sz w:val="24"/>
          <w:szCs w:val="24"/>
        </w:rPr>
        <w:sectPr w:rsidR="00F718C1" w:rsidRPr="005719C5" w:rsidSect="003160C7">
          <w:type w:val="continuous"/>
          <w:pgSz w:w="11900" w:h="16820"/>
          <w:pgMar w:top="238" w:right="352" w:bottom="340" w:left="454" w:header="720" w:footer="720" w:gutter="0"/>
          <w:cols w:space="720"/>
          <w:noEndnote/>
        </w:sectPr>
      </w:pPr>
    </w:p>
    <w:p w:rsidR="00F718C1" w:rsidRDefault="00F718C1" w:rsidP="001F6B01"/>
    <w:sectPr w:rsidR="00F718C1" w:rsidSect="000D147D">
      <w:pgSz w:w="11906" w:h="16838"/>
      <w:pgMar w:top="1418" w:right="707" w:bottom="0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8C1" w:rsidRDefault="00F718C1" w:rsidP="000D147D">
      <w:r>
        <w:separator/>
      </w:r>
    </w:p>
  </w:endnote>
  <w:endnote w:type="continuationSeparator" w:id="1">
    <w:p w:rsidR="00F718C1" w:rsidRDefault="00F718C1" w:rsidP="000D1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8C1" w:rsidRDefault="00F718C1" w:rsidP="000D147D">
      <w:r>
        <w:separator/>
      </w:r>
    </w:p>
  </w:footnote>
  <w:footnote w:type="continuationSeparator" w:id="1">
    <w:p w:rsidR="00F718C1" w:rsidRDefault="00F718C1" w:rsidP="000D14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8C1" w:rsidRPr="001C3682" w:rsidRDefault="00F718C1" w:rsidP="003160C7">
    <w:pPr>
      <w:pStyle w:val="Header"/>
      <w:framePr w:wrap="auto" w:vAnchor="text" w:hAnchor="page" w:x="10955" w:y="57"/>
      <w:rPr>
        <w:rStyle w:val="PageNumber"/>
        <w:rFonts w:ascii="Arial" w:eastAsia="SimSun" w:hAnsi="Arial"/>
        <w:b/>
        <w:bCs/>
        <w:i/>
        <w:iCs/>
        <w:sz w:val="24"/>
        <w:szCs w:val="24"/>
      </w:rPr>
    </w:pPr>
    <w:r w:rsidRPr="001C3682">
      <w:rPr>
        <w:rStyle w:val="PageNumber"/>
        <w:rFonts w:ascii="Arial" w:eastAsia="SimSun" w:hAnsi="Arial" w:cs="Arial"/>
        <w:b/>
        <w:bCs/>
        <w:i/>
        <w:iCs/>
        <w:sz w:val="24"/>
        <w:szCs w:val="24"/>
      </w:rPr>
      <w:fldChar w:fldCharType="begin"/>
    </w:r>
    <w:r w:rsidRPr="001C3682">
      <w:rPr>
        <w:rStyle w:val="PageNumber"/>
        <w:rFonts w:ascii="Arial" w:eastAsia="SimSun" w:hAnsi="Arial" w:cs="Arial"/>
        <w:b/>
        <w:bCs/>
        <w:i/>
        <w:iCs/>
        <w:sz w:val="24"/>
        <w:szCs w:val="24"/>
      </w:rPr>
      <w:instrText xml:space="preserve">PAGE  </w:instrText>
    </w:r>
    <w:r w:rsidRPr="001C3682">
      <w:rPr>
        <w:rStyle w:val="PageNumber"/>
        <w:rFonts w:ascii="Arial" w:eastAsia="SimSun" w:hAnsi="Arial" w:cs="Arial"/>
        <w:b/>
        <w:bCs/>
        <w:i/>
        <w:iCs/>
        <w:sz w:val="24"/>
        <w:szCs w:val="24"/>
      </w:rPr>
      <w:fldChar w:fldCharType="separate"/>
    </w:r>
    <w:r>
      <w:rPr>
        <w:rStyle w:val="PageNumber"/>
        <w:rFonts w:ascii="Arial" w:eastAsia="SimSun" w:hAnsi="Arial" w:cs="Arial"/>
        <w:b/>
        <w:bCs/>
        <w:i/>
        <w:iCs/>
        <w:noProof/>
        <w:sz w:val="24"/>
        <w:szCs w:val="24"/>
      </w:rPr>
      <w:t>139</w:t>
    </w:r>
    <w:r w:rsidRPr="001C3682">
      <w:rPr>
        <w:rStyle w:val="PageNumber"/>
        <w:rFonts w:ascii="Arial" w:eastAsia="SimSun" w:hAnsi="Arial" w:cs="Arial"/>
        <w:b/>
        <w:bCs/>
        <w:i/>
        <w:iCs/>
        <w:sz w:val="24"/>
        <w:szCs w:val="24"/>
      </w:rPr>
      <w:fldChar w:fldCharType="end"/>
    </w:r>
  </w:p>
  <w:p w:rsidR="00F718C1" w:rsidRDefault="00F718C1" w:rsidP="001C3682">
    <w:pPr>
      <w:pStyle w:val="Header"/>
      <w:ind w:right="360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8.5pt;height:73.5pt" fillcolor="window">
          <v:imagedata r:id="rId1" o:title=""/>
        </v:shape>
      </w:pict>
    </w:r>
  </w:p>
  <w:p w:rsidR="00F718C1" w:rsidRDefault="00F718C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47D"/>
    <w:rsid w:val="000D147D"/>
    <w:rsid w:val="00104FD2"/>
    <w:rsid w:val="001416C0"/>
    <w:rsid w:val="00193299"/>
    <w:rsid w:val="001A68D2"/>
    <w:rsid w:val="001B3B26"/>
    <w:rsid w:val="001C1F36"/>
    <w:rsid w:val="001C3682"/>
    <w:rsid w:val="001F6B01"/>
    <w:rsid w:val="002F30F9"/>
    <w:rsid w:val="003160C7"/>
    <w:rsid w:val="00367D8F"/>
    <w:rsid w:val="003C496C"/>
    <w:rsid w:val="0046374A"/>
    <w:rsid w:val="005719C5"/>
    <w:rsid w:val="005C07C9"/>
    <w:rsid w:val="005D171F"/>
    <w:rsid w:val="006D085A"/>
    <w:rsid w:val="00851FDB"/>
    <w:rsid w:val="0087773B"/>
    <w:rsid w:val="008D05E0"/>
    <w:rsid w:val="0091508F"/>
    <w:rsid w:val="00926BD3"/>
    <w:rsid w:val="009D4960"/>
    <w:rsid w:val="00C541C9"/>
    <w:rsid w:val="00C63190"/>
    <w:rsid w:val="00CA0F2C"/>
    <w:rsid w:val="00D03584"/>
    <w:rsid w:val="00D3385C"/>
    <w:rsid w:val="00E473B6"/>
    <w:rsid w:val="00E8798E"/>
    <w:rsid w:val="00F14E53"/>
    <w:rsid w:val="00F71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47D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D147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D147D"/>
    <w:rPr>
      <w:rFonts w:ascii="Times New Roman" w:hAnsi="Times New Roman" w:cs="Times New Roman"/>
      <w:sz w:val="20"/>
      <w:szCs w:val="20"/>
      <w:lang w:eastAsia="pt-BR"/>
    </w:rPr>
  </w:style>
  <w:style w:type="paragraph" w:styleId="Header">
    <w:name w:val="header"/>
    <w:basedOn w:val="Normal"/>
    <w:link w:val="HeaderChar"/>
    <w:uiPriority w:val="99"/>
    <w:rsid w:val="000D147D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D147D"/>
    <w:rPr>
      <w:rFonts w:ascii="Times New Roman" w:hAnsi="Times New Roman" w:cs="Times New Roman"/>
      <w:sz w:val="20"/>
      <w:szCs w:val="20"/>
      <w:lang w:eastAsia="pt-BR"/>
    </w:rPr>
  </w:style>
  <w:style w:type="character" w:styleId="PageNumber">
    <w:name w:val="page number"/>
    <w:basedOn w:val="DefaultParagraphFont"/>
    <w:uiPriority w:val="99"/>
    <w:rsid w:val="001C36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9</Pages>
  <Words>1860</Words>
  <Characters>10046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esther-ps</dc:creator>
  <cp:keywords/>
  <dc:description/>
  <cp:lastModifiedBy>julio-cp</cp:lastModifiedBy>
  <cp:revision>8</cp:revision>
  <cp:lastPrinted>2015-07-14T14:14:00Z</cp:lastPrinted>
  <dcterms:created xsi:type="dcterms:W3CDTF">2015-07-09T11:50:00Z</dcterms:created>
  <dcterms:modified xsi:type="dcterms:W3CDTF">2015-07-14T14:54:00Z</dcterms:modified>
</cp:coreProperties>
</file>